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E018F3" w14:textId="77777777" w:rsidR="004C36D0" w:rsidRDefault="004C36D0" w:rsidP="004C36D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Peter WRATON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fl.1476)</w:t>
      </w:r>
    </w:p>
    <w:p w14:paraId="3329F992" w14:textId="77777777" w:rsidR="004C36D0" w:rsidRDefault="004C36D0" w:rsidP="004C36D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Joint farmer of the Lune mill, Lancashire.</w:t>
      </w:r>
    </w:p>
    <w:p w14:paraId="6C5820F7" w14:textId="77777777" w:rsidR="004C36D0" w:rsidRDefault="004C36D0" w:rsidP="004C36D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BF59626" w14:textId="77777777" w:rsidR="004C36D0" w:rsidRDefault="004C36D0" w:rsidP="004C36D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78DF15D" w14:textId="77777777" w:rsidR="004C36D0" w:rsidRDefault="004C36D0" w:rsidP="004C36D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 Apr.1476</w:t>
      </w:r>
      <w:r>
        <w:rPr>
          <w:rFonts w:ascii="Times New Roman" w:hAnsi="Times New Roman" w:cs="Times New Roman"/>
          <w:sz w:val="24"/>
          <w:szCs w:val="24"/>
        </w:rPr>
        <w:tab/>
        <w:t xml:space="preserve">The Council of the Duchy of Lancaster sent a letter to the keeper of the </w:t>
      </w:r>
      <w:proofErr w:type="gramStart"/>
      <w:r>
        <w:rPr>
          <w:rFonts w:ascii="Times New Roman" w:hAnsi="Times New Roman" w:cs="Times New Roman"/>
          <w:sz w:val="24"/>
          <w:szCs w:val="24"/>
        </w:rPr>
        <w:t>park</w:t>
      </w:r>
      <w:proofErr w:type="gramEnd"/>
    </w:p>
    <w:p w14:paraId="4B717A84" w14:textId="77777777" w:rsidR="004C36D0" w:rsidRDefault="004C36D0" w:rsidP="004C36D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Quernmore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telling him to deliver timber to him and John </w:t>
      </w:r>
      <w:proofErr w:type="spellStart"/>
      <w:r w:rsidRPr="00B06294">
        <w:rPr>
          <w:rFonts w:ascii="Times New Roman" w:hAnsi="Times New Roman" w:cs="Times New Roman"/>
          <w:sz w:val="24"/>
          <w:szCs w:val="24"/>
        </w:rPr>
        <w:t>Boyvyle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 </w:t>
      </w:r>
      <w:r w:rsidRPr="00B06294">
        <w:rPr>
          <w:rFonts w:ascii="Times New Roman" w:hAnsi="Times New Roman" w:cs="Times New Roman"/>
          <w:sz w:val="24"/>
          <w:szCs w:val="24"/>
        </w:rPr>
        <w:t>for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B75EBD9" w14:textId="77777777" w:rsidR="004C36D0" w:rsidRDefault="004C36D0" w:rsidP="004C36D0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repair of the mill and weir, recently damaged by flooding.</w:t>
      </w:r>
      <w:r>
        <w:rPr>
          <w:rFonts w:ascii="Times New Roman" w:hAnsi="Times New Roman" w:cs="Times New Roman"/>
          <w:sz w:val="24"/>
          <w:szCs w:val="24"/>
        </w:rPr>
        <w:tab/>
      </w:r>
    </w:p>
    <w:p w14:paraId="55E5D220" w14:textId="77777777" w:rsidR="004C36D0" w:rsidRPr="00D57255" w:rsidRDefault="004C36D0" w:rsidP="004C36D0">
      <w:pPr>
        <w:spacing w:after="0" w:line="240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  <w:r w:rsidRPr="00D57255">
        <w:rPr>
          <w:rFonts w:ascii="Times New Roman" w:eastAsia="Times New Roman" w:hAnsi="Times New Roman" w:cs="Times New Roman"/>
          <w:sz w:val="24"/>
          <w:szCs w:val="24"/>
        </w:rPr>
        <w:t>(“An Official Progress Through Lancashire and Cheshire in 1476”</w:t>
      </w:r>
    </w:p>
    <w:p w14:paraId="6CBAFDD9" w14:textId="77777777" w:rsidR="004C36D0" w:rsidRDefault="004C36D0" w:rsidP="004C36D0">
      <w:pPr>
        <w:pStyle w:val="NoSpacing"/>
        <w:ind w:left="720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D57255">
        <w:rPr>
          <w:rFonts w:ascii="Times New Roman" w:eastAsia="Times New Roman" w:hAnsi="Times New Roman" w:cs="Times New Roman"/>
          <w:sz w:val="24"/>
          <w:szCs w:val="24"/>
        </w:rPr>
        <w:t xml:space="preserve">by </w:t>
      </w:r>
      <w:proofErr w:type="spellStart"/>
      <w:r w:rsidRPr="00D57255">
        <w:rPr>
          <w:rFonts w:ascii="Times New Roman" w:eastAsia="Times New Roman" w:hAnsi="Times New Roman" w:cs="Times New Roman"/>
          <w:sz w:val="24"/>
          <w:szCs w:val="24"/>
        </w:rPr>
        <w:t>A.</w:t>
      </w:r>
      <w:proofErr w:type="gramStart"/>
      <w:r w:rsidRPr="00D57255">
        <w:rPr>
          <w:rFonts w:ascii="Times New Roman" w:eastAsia="Times New Roman" w:hAnsi="Times New Roman" w:cs="Times New Roman"/>
          <w:sz w:val="24"/>
          <w:szCs w:val="24"/>
        </w:rPr>
        <w:t>R.Myers</w:t>
      </w:r>
      <w:proofErr w:type="spellEnd"/>
      <w:proofErr w:type="gramEnd"/>
      <w:r w:rsidRPr="00D57255">
        <w:rPr>
          <w:rFonts w:ascii="Times New Roman" w:eastAsia="Times New Roman" w:hAnsi="Times New Roman" w:cs="Times New Roman"/>
          <w:sz w:val="24"/>
          <w:szCs w:val="24"/>
        </w:rPr>
        <w:t xml:space="preserve"> p.</w:t>
      </w:r>
      <w:r>
        <w:rPr>
          <w:rFonts w:ascii="Times New Roman" w:eastAsia="Times New Roman" w:hAnsi="Times New Roman" w:cs="Times New Roman"/>
          <w:sz w:val="24"/>
          <w:szCs w:val="24"/>
        </w:rPr>
        <w:t>22 n.19)</w:t>
      </w:r>
    </w:p>
    <w:p w14:paraId="5CA96112" w14:textId="77777777" w:rsidR="004C36D0" w:rsidRDefault="004C36D0" w:rsidP="004C36D0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68FDD776" w14:textId="77777777" w:rsidR="004C36D0" w:rsidRDefault="004C36D0" w:rsidP="004C36D0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6D3FC798" w14:textId="77777777" w:rsidR="004C36D0" w:rsidRDefault="004C36D0" w:rsidP="004C36D0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22 March 2021</w:t>
      </w:r>
    </w:p>
    <w:p w14:paraId="7BCE8896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1DB0F2" w14:textId="77777777" w:rsidR="004C36D0" w:rsidRDefault="004C36D0" w:rsidP="009139A6">
      <w:r>
        <w:separator/>
      </w:r>
    </w:p>
  </w:endnote>
  <w:endnote w:type="continuationSeparator" w:id="0">
    <w:p w14:paraId="543AEF06" w14:textId="77777777" w:rsidR="004C36D0" w:rsidRDefault="004C36D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C4CE8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3167CE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FE902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5AD369" w14:textId="77777777" w:rsidR="004C36D0" w:rsidRDefault="004C36D0" w:rsidP="009139A6">
      <w:r>
        <w:separator/>
      </w:r>
    </w:p>
  </w:footnote>
  <w:footnote w:type="continuationSeparator" w:id="0">
    <w:p w14:paraId="584272CE" w14:textId="77777777" w:rsidR="004C36D0" w:rsidRDefault="004C36D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64148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BA1B2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9FC26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36D0"/>
    <w:rsid w:val="000666E0"/>
    <w:rsid w:val="002510B7"/>
    <w:rsid w:val="004C36D0"/>
    <w:rsid w:val="005C130B"/>
    <w:rsid w:val="00826F5C"/>
    <w:rsid w:val="009139A6"/>
    <w:rsid w:val="009448BB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9E0B94"/>
  <w15:chartTrackingRefBased/>
  <w15:docId w15:val="{92B40052-18D3-4042-9CA8-FB46152EB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36D0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61</Words>
  <Characters>354</Characters>
  <Application>Microsoft Office Word</Application>
  <DocSecurity>0</DocSecurity>
  <Lines>2</Lines>
  <Paragraphs>1</Paragraphs>
  <ScaleCrop>false</ScaleCrop>
  <Company/>
  <LinksUpToDate>false</LinksUpToDate>
  <CharactersWithSpaces>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2021-03-22T11:54:00Z</dcterms:created>
  <dcterms:modified xsi:type="dcterms:W3CDTF">2021-03-22T11:54:00Z</dcterms:modified>
</cp:coreProperties>
</file>